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6284793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771223"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 w:rsid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6284793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771223"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 w:rsid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280723D1" w:rsidR="002379FC" w:rsidRDefault="00ED6714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DOCENTES AUXILIARES ANTE LA ASAMBLEA UNIVERSITARIA Y LOS CONSEJOS DE FACULTAD 2025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3103555B" w14:textId="254C21B7" w:rsidR="004C698D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C698D">
        <w:rPr>
          <w:rFonts w:ascii="Arial" w:hAnsi="Arial" w:cs="Arial"/>
          <w:b/>
          <w:sz w:val="24"/>
          <w:szCs w:val="40"/>
        </w:rPr>
        <w:t>PERSONERO ALTERNO</w:t>
      </w:r>
      <w:r w:rsidR="00B07E31">
        <w:rPr>
          <w:rFonts w:ascii="Arial" w:hAnsi="Arial" w:cs="Arial"/>
          <w:b/>
          <w:sz w:val="24"/>
          <w:szCs w:val="40"/>
        </w:rPr>
        <w:t xml:space="preserve"> - OPCIONAL</w:t>
      </w:r>
      <w:r w:rsidR="004C698D">
        <w:rPr>
          <w:rFonts w:ascii="Arial" w:hAnsi="Arial" w:cs="Arial"/>
          <w:b/>
          <w:sz w:val="24"/>
          <w:szCs w:val="40"/>
        </w:rPr>
        <w:t xml:space="preserve"> 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78712043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9E61FA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3EAB5E42" w14:textId="30874FF9" w:rsidR="00E6500E" w:rsidRPr="00B13B92" w:rsidRDefault="004C698D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77392E">
        <w:rPr>
          <w:rFonts w:ascii="Arial" w:hAnsi="Arial" w:cs="Arial"/>
        </w:rPr>
        <w:t xml:space="preserve">Quien suscribe, </w:t>
      </w:r>
      <w:bookmarkStart w:id="1" w:name="Facultad"/>
      <w:r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>del personero</w:t>
      </w:r>
      <w:r w:rsidR="00D3005B">
        <w:rPr>
          <w:rFonts w:ascii="Arial" w:hAnsi="Arial" w:cs="Arial"/>
          <w:b/>
          <w:color w:val="0000FF"/>
        </w:rPr>
        <w:t xml:space="preserve"> general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N° DNI</w:t>
      </w:r>
      <w:r w:rsidRPr="0077392E">
        <w:rPr>
          <w:rFonts w:ascii="Arial" w:hAnsi="Arial" w:cs="Arial"/>
          <w:b/>
          <w:color w:val="0000FF"/>
        </w:rPr>
        <w:t xml:space="preserve">, </w:t>
      </w:r>
      <w:r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</w:t>
      </w:r>
      <w:r>
        <w:rPr>
          <w:rFonts w:ascii="Arial" w:hAnsi="Arial" w:cs="Arial"/>
          <w:b/>
          <w:color w:val="0000FF"/>
        </w:rPr>
        <w:t xml:space="preserve"> </w:t>
      </w:r>
      <w:r w:rsidRPr="00DE3ADE">
        <w:rPr>
          <w:rFonts w:ascii="Arial" w:hAnsi="Arial" w:cs="Arial"/>
          <w:b/>
          <w:color w:val="0000FF"/>
        </w:rPr>
        <w:t>domiciliaria</w:t>
      </w:r>
      <w:r w:rsidRPr="0077392E">
        <w:rPr>
          <w:rFonts w:ascii="Arial" w:hAnsi="Arial" w:cs="Arial"/>
          <w:b/>
          <w:color w:val="0000FF"/>
        </w:rPr>
        <w:t xml:space="preserve">, </w:t>
      </w:r>
      <w:bookmarkEnd w:id="1"/>
      <w:r w:rsidRPr="0077392E">
        <w:rPr>
          <w:rFonts w:ascii="Arial" w:hAnsi="Arial" w:cs="Arial"/>
        </w:rPr>
        <w:t xml:space="preserve">PERSONERO </w:t>
      </w:r>
      <w:r w:rsidR="00EE4283">
        <w:rPr>
          <w:rFonts w:ascii="Arial" w:hAnsi="Arial" w:cs="Arial"/>
        </w:rPr>
        <w:t xml:space="preserve">GENERAL </w:t>
      </w:r>
      <w:r w:rsidRPr="0077392E">
        <w:rPr>
          <w:rFonts w:ascii="Arial" w:hAnsi="Arial" w:cs="Arial"/>
        </w:rPr>
        <w:t>ACREDITADO</w:t>
      </w:r>
      <w:r>
        <w:rPr>
          <w:rFonts w:ascii="Arial" w:hAnsi="Arial" w:cs="Arial"/>
        </w:rPr>
        <w:t xml:space="preserve"> de la </w:t>
      </w:r>
      <w:r>
        <w:rPr>
          <w:rFonts w:ascii="Arial" w:hAnsi="Arial" w:cs="Arial"/>
          <w:b/>
          <w:color w:val="0000FF"/>
        </w:rPr>
        <w:t>AGRUPACIÓN (EN CASO DE REPRESENTAR ADICIONALMENTE A UNA LISTA DE CONSEJEROS DE FACULTAD)</w:t>
      </w:r>
      <w:r w:rsidRPr="0077392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77392E">
        <w:rPr>
          <w:rFonts w:ascii="Arial" w:hAnsi="Arial" w:cs="Arial"/>
        </w:rPr>
        <w:t xml:space="preserve">solicita la </w:t>
      </w:r>
      <w:r>
        <w:rPr>
          <w:rFonts w:ascii="Arial" w:hAnsi="Arial" w:cs="Arial"/>
        </w:rPr>
        <w:t>acreditación</w:t>
      </w:r>
      <w:r w:rsidRPr="0077392E">
        <w:rPr>
          <w:rFonts w:ascii="Arial" w:hAnsi="Arial" w:cs="Arial"/>
        </w:rPr>
        <w:t xml:space="preserve"> del </w:t>
      </w:r>
      <w:r>
        <w:rPr>
          <w:rFonts w:ascii="Arial" w:hAnsi="Arial" w:cs="Arial"/>
        </w:rPr>
        <w:t>siguiente personero alterno de la lista/agrupación</w:t>
      </w:r>
      <w:r w:rsidRPr="0077392E">
        <w:rPr>
          <w:rFonts w:ascii="Arial" w:hAnsi="Arial" w:cs="Arial"/>
          <w:color w:val="000000" w:themeColor="text1"/>
        </w:rPr>
        <w:t>.</w:t>
      </w:r>
    </w:p>
    <w:tbl>
      <w:tblPr>
        <w:tblStyle w:val="Tablaconcuadrcula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111"/>
        <w:gridCol w:w="1560"/>
        <w:gridCol w:w="1559"/>
        <w:gridCol w:w="2410"/>
        <w:gridCol w:w="1417"/>
      </w:tblGrid>
      <w:tr w:rsidR="004C698D" w:rsidRPr="007538F5" w14:paraId="566B367C" w14:textId="77777777" w:rsidTr="004C698D">
        <w:trPr>
          <w:trHeight w:val="384"/>
        </w:trPr>
        <w:tc>
          <w:tcPr>
            <w:tcW w:w="4111" w:type="dxa"/>
            <w:vAlign w:val="center"/>
          </w:tcPr>
          <w:bookmarkEnd w:id="0"/>
          <w:p w14:paraId="0C323B7E" w14:textId="77777777" w:rsidR="004C698D" w:rsidRPr="0077392E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560" w:type="dxa"/>
            <w:vAlign w:val="center"/>
          </w:tcPr>
          <w:p w14:paraId="7E210452" w14:textId="77777777" w:rsidR="004C698D" w:rsidRPr="000A6381" w:rsidRDefault="004C698D" w:rsidP="00754D4F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559" w:type="dxa"/>
            <w:vAlign w:val="center"/>
          </w:tcPr>
          <w:p w14:paraId="1C3380ED" w14:textId="77777777" w:rsidR="004C698D" w:rsidRPr="00193FB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7EE5C834" w14:textId="77777777" w:rsidR="004C698D" w:rsidRPr="006531FC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2410" w:type="dxa"/>
            <w:vAlign w:val="center"/>
          </w:tcPr>
          <w:p w14:paraId="503E775D" w14:textId="3C312639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 xml:space="preserve">FIRMA DEL </w:t>
            </w:r>
            <w:r>
              <w:rPr>
                <w:rFonts w:ascii="Arial" w:hAnsi="Arial" w:cs="Arial"/>
                <w:b/>
              </w:rPr>
              <w:t>PERSONERO ALTERNO</w:t>
            </w:r>
          </w:p>
        </w:tc>
        <w:tc>
          <w:tcPr>
            <w:tcW w:w="1417" w:type="dxa"/>
          </w:tcPr>
          <w:p w14:paraId="07760A06" w14:textId="580F65E2" w:rsidR="004C698D" w:rsidRPr="000A6381" w:rsidRDefault="004C698D" w:rsidP="00754D4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HUELLA DACTILAR (</w:t>
            </w:r>
            <w:r w:rsidR="00F00583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4C698D" w:rsidRPr="007538F5" w14:paraId="7A7E0895" w14:textId="77777777" w:rsidTr="004C698D">
        <w:trPr>
          <w:trHeight w:val="1265"/>
        </w:trPr>
        <w:tc>
          <w:tcPr>
            <w:tcW w:w="4111" w:type="dxa"/>
            <w:vAlign w:val="center"/>
          </w:tcPr>
          <w:p w14:paraId="6A1616A0" w14:textId="7ADCE11E" w:rsidR="004C698D" w:rsidRPr="00BB3229" w:rsidRDefault="004C698D" w:rsidP="00754D4F">
            <w:pPr>
              <w:jc w:val="center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PERSONERO ALTERNO</w:t>
            </w:r>
          </w:p>
        </w:tc>
        <w:tc>
          <w:tcPr>
            <w:tcW w:w="1560" w:type="dxa"/>
            <w:vAlign w:val="center"/>
          </w:tcPr>
          <w:p w14:paraId="6C6EE152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868E79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F1466F0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14:paraId="5CBDDAC1" w14:textId="77777777" w:rsidR="004C698D" w:rsidRPr="007538F5" w:rsidRDefault="004C698D" w:rsidP="00754D4F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6F041BF0" w14:textId="412D271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El </w:t>
      </w:r>
      <w:r>
        <w:rPr>
          <w:rFonts w:ascii="Arial" w:hAnsi="Arial" w:cs="Arial"/>
          <w:color w:val="000000" w:themeColor="text1"/>
          <w:sz w:val="20"/>
          <w:szCs w:val="20"/>
        </w:rPr>
        <w:t>personero general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firmante acredita al personero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alterno para que 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>se le reconocen las mismas funciones que al personero general durante la ausencia de este</w:t>
      </w:r>
      <w:r>
        <w:rPr>
          <w:rFonts w:ascii="Arial" w:hAnsi="Arial" w:cs="Arial"/>
          <w:color w:val="000000" w:themeColor="text1"/>
          <w:sz w:val="20"/>
          <w:szCs w:val="20"/>
        </w:rPr>
        <w:t>, conforme prevé el artículo 36 del Reglamento General de Elecciones vigente.</w:t>
      </w:r>
      <w:r w:rsidRPr="004C698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94832B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Adjunto a la presente los siguientes documentos: </w:t>
      </w:r>
    </w:p>
    <w:p w14:paraId="31CE0519" w14:textId="4EFB3B1A" w:rsidR="004C698D" w:rsidRPr="00FF1245" w:rsidRDefault="004C698D" w:rsidP="004C698D">
      <w:pPr>
        <w:pStyle w:val="Prrafodelista"/>
        <w:numPr>
          <w:ilvl w:val="0"/>
          <w:numId w:val="6"/>
        </w:numPr>
        <w:spacing w:line="259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Copia de DNI o carné de extranjería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del personero alterno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42A3B82D" w14:textId="45C51026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Expres</w:t>
      </w:r>
      <w:r>
        <w:rPr>
          <w:rFonts w:ascii="Arial" w:hAnsi="Arial" w:cs="Arial"/>
          <w:color w:val="000000" w:themeColor="text1"/>
          <w:sz w:val="20"/>
          <w:szCs w:val="20"/>
        </w:rPr>
        <w:t>amos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nuestra</w:t>
      </w:r>
      <w:r w:rsidRPr="00FF1245">
        <w:rPr>
          <w:rFonts w:ascii="Arial" w:hAnsi="Arial" w:cs="Arial"/>
          <w:color w:val="000000" w:themeColor="text1"/>
          <w:sz w:val="20"/>
          <w:szCs w:val="20"/>
        </w:rPr>
        <w:t xml:space="preserve"> conformidad y compromiso de cumplimiento con las normas electorales.</w:t>
      </w:r>
    </w:p>
    <w:p w14:paraId="1DDD7715" w14:textId="77777777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b/>
          <w:bCs/>
          <w:sz w:val="20"/>
          <w:szCs w:val="20"/>
        </w:rPr>
        <w:t>DECLARO</w:t>
      </w:r>
      <w:r w:rsidRPr="00FF1245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p w14:paraId="542E2736" w14:textId="3B51C6E9" w:rsidR="004C698D" w:rsidRPr="00FF1245" w:rsidRDefault="004C698D" w:rsidP="004C698D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F1245">
        <w:rPr>
          <w:rFonts w:ascii="Arial" w:hAnsi="Arial" w:cs="Arial"/>
          <w:color w:val="000000" w:themeColor="text1"/>
          <w:sz w:val="20"/>
          <w:szCs w:val="20"/>
        </w:rPr>
        <w:t>Atentamente,</w: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w:t xml:space="preserve"> </w:t>
      </w:r>
    </w:p>
    <w:p w14:paraId="09A32082" w14:textId="690F1798" w:rsidR="004C698D" w:rsidRDefault="004C698D" w:rsidP="004C698D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968" behindDoc="1" locked="1" layoutInCell="1" allowOverlap="1" wp14:anchorId="645B5644" wp14:editId="2695F57C">
                <wp:simplePos x="0" y="0"/>
                <wp:positionH relativeFrom="margin">
                  <wp:posOffset>384810</wp:posOffset>
                </wp:positionH>
                <wp:positionV relativeFrom="topMargin">
                  <wp:posOffset>9411970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D731F2" w14:textId="3379641F" w:rsidR="004C698D" w:rsidRPr="00164BA9" w:rsidRDefault="004C698D" w:rsidP="004C698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ódigo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del personer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Del personero(a) </w:t>
                            </w:r>
                            <w:r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5B5644" id="Rectángulo redondeado 12" o:spid="_x0000_s1027" style="position:absolute;left:0;text-align:left;margin-left:30.3pt;margin-top:741.1pt;width:292.8pt;height:58.2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08D731F2" w14:textId="3379641F" w:rsidR="004C698D" w:rsidRPr="00164BA9" w:rsidRDefault="004C698D" w:rsidP="004C698D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</w:t>
                      </w:r>
                      <w:r>
                        <w:rPr>
                          <w:rFonts w:ascii="Utsaah" w:hAnsi="Utsaah" w:cs="Utsaah"/>
                          <w:color w:val="000000" w:themeColor="text1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ódigo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del personer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Del personero(a) </w:t>
                      </w:r>
                      <w:r>
                        <w:rPr>
                          <w:rFonts w:ascii="Utsaah" w:hAnsi="Utsaah" w:cs="Utsaah"/>
                          <w:b/>
                          <w:color w:val="0000FF"/>
                        </w:rPr>
                        <w:t>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2"/>
    </w:p>
    <w:p w14:paraId="5222BF31" w14:textId="4B48AE36" w:rsidR="004C698D" w:rsidRDefault="004C698D" w:rsidP="004C698D">
      <w:pPr>
        <w:jc w:val="both"/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7201CD6" wp14:editId="068684DB">
                <wp:simplePos x="0" y="0"/>
                <wp:positionH relativeFrom="column">
                  <wp:posOffset>4551387</wp:posOffset>
                </wp:positionH>
                <wp:positionV relativeFrom="paragraph">
                  <wp:posOffset>-84992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B5F079" w14:textId="77777777" w:rsidR="004C698D" w:rsidRPr="00E60002" w:rsidRDefault="004C698D" w:rsidP="004C698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201CD6" id="Grupo 191899422" o:spid="_x0000_s1028" style="position:absolute;left:0;text-align:left;margin-left:358.4pt;margin-top:-6.7pt;width:104.75pt;height:141pt;z-index:251670016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32B5F079" w14:textId="77777777" w:rsidR="004C698D" w:rsidRPr="00E60002" w:rsidRDefault="004C698D" w:rsidP="004C698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1A0D9BD6" w14:textId="77777777" w:rsidR="004C698D" w:rsidRDefault="004C698D" w:rsidP="004C698D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992" behindDoc="1" locked="1" layoutInCell="1" allowOverlap="1" wp14:anchorId="46E817DA" wp14:editId="1114B915">
                <wp:simplePos x="0" y="0"/>
                <wp:positionH relativeFrom="page">
                  <wp:posOffset>1156970</wp:posOffset>
                </wp:positionH>
                <wp:positionV relativeFrom="topMargin">
                  <wp:posOffset>9290685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6492FA" id="Conector recto 13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91.1pt,731.55pt" to="377.9pt,7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Lpcz5rhAAAADQEAAA8AAABkcnMvZG93bnJl&#10;di54bWxMj0FLw0AQhe+C/2EZwYu0m6RNLTGbIqKIUCptvfS2TcYkmJ0Nu9sm/feOB9HbvJnHm+/l&#10;q9F04ozOt5YUxNMIBFJpq5ZqBR/7l8kShA+aKt1ZQgUX9LAqrq9ynVV2oC2ed6EWHEI+0wqaEPpM&#10;Sl82aLSf2h6Jb5/WGR1YulpWTg8cbjqZRNFCGt0Sf2h0j08Nll+7k1GQPr+u483GR++DPMzm8vJ2&#10;t3UHpW5vxscHEAHH8GeGH3xGh4KZjvZElRcd62WSsJWH+WIWg2DLfZpym+PvSha5/N+i+AY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C6XM+a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74E343E3" w14:textId="44094557" w:rsidR="008E499D" w:rsidRPr="008E499D" w:rsidRDefault="008E499D" w:rsidP="004C698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37C72" w14:textId="77777777" w:rsidR="004E624A" w:rsidRDefault="004E624A" w:rsidP="005D3A40">
      <w:pPr>
        <w:spacing w:after="0" w:line="240" w:lineRule="auto"/>
      </w:pPr>
      <w:r>
        <w:separator/>
      </w:r>
    </w:p>
  </w:endnote>
  <w:endnote w:type="continuationSeparator" w:id="0">
    <w:p w14:paraId="52CA94D8" w14:textId="77777777" w:rsidR="004E624A" w:rsidRDefault="004E624A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DC79" w14:textId="77777777" w:rsidR="004E624A" w:rsidRDefault="004E624A" w:rsidP="005D3A40">
      <w:pPr>
        <w:spacing w:after="0" w:line="240" w:lineRule="auto"/>
      </w:pPr>
      <w:r>
        <w:separator/>
      </w:r>
    </w:p>
  </w:footnote>
  <w:footnote w:type="continuationSeparator" w:id="0">
    <w:p w14:paraId="3EC7D150" w14:textId="77777777" w:rsidR="004E624A" w:rsidRDefault="004E624A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5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  <w:num w:numId="6" w16cid:durableId="11733050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1A53"/>
    <w:rsid w:val="00064EAE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13AA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D7382"/>
    <w:rsid w:val="002E7E5E"/>
    <w:rsid w:val="002F1CB6"/>
    <w:rsid w:val="002F7972"/>
    <w:rsid w:val="00310BA8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49D3"/>
    <w:rsid w:val="00376C19"/>
    <w:rsid w:val="00382293"/>
    <w:rsid w:val="003830BC"/>
    <w:rsid w:val="00385DB8"/>
    <w:rsid w:val="00390801"/>
    <w:rsid w:val="0039227C"/>
    <w:rsid w:val="003A0B06"/>
    <w:rsid w:val="003A5D4E"/>
    <w:rsid w:val="003C148C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1F76"/>
    <w:rsid w:val="004538C8"/>
    <w:rsid w:val="004604F9"/>
    <w:rsid w:val="0046558A"/>
    <w:rsid w:val="00471EC6"/>
    <w:rsid w:val="00486588"/>
    <w:rsid w:val="004A2248"/>
    <w:rsid w:val="004A6199"/>
    <w:rsid w:val="004C698D"/>
    <w:rsid w:val="004E4561"/>
    <w:rsid w:val="004E5EFB"/>
    <w:rsid w:val="004E624A"/>
    <w:rsid w:val="0050200B"/>
    <w:rsid w:val="0051078E"/>
    <w:rsid w:val="00517BF3"/>
    <w:rsid w:val="00524A1C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D7259"/>
    <w:rsid w:val="006E009A"/>
    <w:rsid w:val="006E02BD"/>
    <w:rsid w:val="006E08BA"/>
    <w:rsid w:val="00722D9E"/>
    <w:rsid w:val="00731A8D"/>
    <w:rsid w:val="007554E7"/>
    <w:rsid w:val="00770D85"/>
    <w:rsid w:val="00771223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5500C"/>
    <w:rsid w:val="00864D22"/>
    <w:rsid w:val="008677FD"/>
    <w:rsid w:val="0087018E"/>
    <w:rsid w:val="00873C28"/>
    <w:rsid w:val="008759DE"/>
    <w:rsid w:val="00882E34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46B0E"/>
    <w:rsid w:val="00963588"/>
    <w:rsid w:val="00985CC7"/>
    <w:rsid w:val="00986D1D"/>
    <w:rsid w:val="009A3A9D"/>
    <w:rsid w:val="009A6336"/>
    <w:rsid w:val="009C1D71"/>
    <w:rsid w:val="009C3675"/>
    <w:rsid w:val="009E30B2"/>
    <w:rsid w:val="009E61FA"/>
    <w:rsid w:val="009F3F1F"/>
    <w:rsid w:val="00A043AB"/>
    <w:rsid w:val="00A11A31"/>
    <w:rsid w:val="00A127B1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2ADE"/>
    <w:rsid w:val="00AD6DA6"/>
    <w:rsid w:val="00AE328B"/>
    <w:rsid w:val="00AF2CBB"/>
    <w:rsid w:val="00B0374F"/>
    <w:rsid w:val="00B05A7C"/>
    <w:rsid w:val="00B061B3"/>
    <w:rsid w:val="00B07E31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86188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3005B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521D"/>
    <w:rsid w:val="00EA74E5"/>
    <w:rsid w:val="00ED43CC"/>
    <w:rsid w:val="00ED6714"/>
    <w:rsid w:val="00ED696C"/>
    <w:rsid w:val="00EE3ACC"/>
    <w:rsid w:val="00EE4283"/>
    <w:rsid w:val="00EE497F"/>
    <w:rsid w:val="00EF066C"/>
    <w:rsid w:val="00EF0B2F"/>
    <w:rsid w:val="00F00069"/>
    <w:rsid w:val="00F00583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25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49</cp:revision>
  <cp:lastPrinted>2016-06-14T01:08:00Z</cp:lastPrinted>
  <dcterms:created xsi:type="dcterms:W3CDTF">2022-06-21T15:08:00Z</dcterms:created>
  <dcterms:modified xsi:type="dcterms:W3CDTF">2025-09-22T16:39:00Z</dcterms:modified>
</cp:coreProperties>
</file>